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C5A13" w14:textId="610838B5" w:rsidR="007E331F" w:rsidRPr="00203AFA" w:rsidRDefault="007E331F" w:rsidP="00203AFA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03AFA" w14:paraId="7B0071D3" w14:textId="77777777" w:rsidTr="005844F6">
        <w:tc>
          <w:tcPr>
            <w:tcW w:w="9104" w:type="dxa"/>
            <w:shd w:val="clear" w:color="auto" w:fill="F2F2F2"/>
          </w:tcPr>
          <w:p w14:paraId="0718729B" w14:textId="77777777" w:rsidR="00F31EAC" w:rsidRPr="00203AFA" w:rsidRDefault="00F31EAC" w:rsidP="00203AFA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203AFA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FF166C5" w14:textId="77777777" w:rsidR="008A3551" w:rsidRPr="00203AFA" w:rsidRDefault="008A3551" w:rsidP="00203AFA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1B98D2" w14:textId="77777777" w:rsidR="00140C27" w:rsidRPr="00203AFA" w:rsidRDefault="00CF3015" w:rsidP="00203AFA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4CC2A32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29</w:t>
      </w:r>
    </w:p>
    <w:p w14:paraId="61F9FA7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08-110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Siedlce</w:t>
      </w:r>
    </w:p>
    <w:p w14:paraId="4E0A8544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04A759F9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233357E3" w14:textId="77777777" w:rsidR="00F31EAC" w:rsidRPr="00203AFA" w:rsidRDefault="002E612D" w:rsidP="00203AFA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03AFA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03AFA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ED2EC8" w:rsidRPr="00203AFA" w14:paraId="269C4BA8" w14:textId="77777777" w:rsidTr="00ED2EC8">
        <w:tc>
          <w:tcPr>
            <w:tcW w:w="2243" w:type="dxa"/>
          </w:tcPr>
          <w:p w14:paraId="03BF5C50" w14:textId="77777777" w:rsidR="00ED2EC8" w:rsidRPr="00203AFA" w:rsidRDefault="00ED2EC8" w:rsidP="00ED2EC8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721" w:type="dxa"/>
          </w:tcPr>
          <w:p w14:paraId="6034F1EC" w14:textId="4888A8F7" w:rsidR="004F6421" w:rsidRPr="004F6421" w:rsidRDefault="004F6421" w:rsidP="004F6421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sprzętu medycznego, </w:t>
            </w:r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>mebli i</w:t>
            </w:r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innego wyposażenia do Zakładu Opiekuńczo Leczniczego i Hospicjum SPZOZ w Siedlcach. Procedura nr 3 </w:t>
            </w:r>
          </w:p>
          <w:p w14:paraId="76794D6D" w14:textId="6A31C4CC" w:rsidR="00ED2EC8" w:rsidRPr="00203AFA" w:rsidRDefault="004F6421" w:rsidP="004F6421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Zamówienie współfinansowane jest ze środków projektu: "Transgraniczna opieka zdrowotna i paliatywna Program </w:t>
            </w:r>
            <w:proofErr w:type="spellStart"/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>Interreg</w:t>
            </w:r>
            <w:proofErr w:type="spellEnd"/>
            <w:r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NEXT Polska - Ukraina 2021-2027.</w:t>
            </w:r>
          </w:p>
        </w:tc>
      </w:tr>
      <w:tr w:rsidR="00ED2EC8" w:rsidRPr="00203AFA" w14:paraId="27832EFB" w14:textId="77777777" w:rsidTr="00ED2EC8">
        <w:tc>
          <w:tcPr>
            <w:tcW w:w="2243" w:type="dxa"/>
          </w:tcPr>
          <w:p w14:paraId="550F25A6" w14:textId="77777777" w:rsidR="00ED2EC8" w:rsidRPr="00203AFA" w:rsidRDefault="00ED2EC8" w:rsidP="00ED2EC8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721" w:type="dxa"/>
          </w:tcPr>
          <w:p w14:paraId="4124454B" w14:textId="329E1D95" w:rsidR="00ED2EC8" w:rsidRPr="00203AFA" w:rsidRDefault="00ED2EC8" w:rsidP="00ED2EC8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ZOLHOSP3/591/2026</w:t>
            </w:r>
          </w:p>
        </w:tc>
      </w:tr>
    </w:tbl>
    <w:p w14:paraId="6EAE19C3" w14:textId="77777777" w:rsidR="00AA39D6" w:rsidRPr="00203AFA" w:rsidRDefault="00AA39D6" w:rsidP="00203AFA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my niżej podpisani:</w:t>
      </w:r>
    </w:p>
    <w:p w14:paraId="281F5217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549D06C2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719287B" w14:textId="77777777" w:rsidR="00AA39D6" w:rsidRPr="00203AFA" w:rsidRDefault="003B769C" w:rsidP="00203AFA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d</w:t>
      </w:r>
      <w:r w:rsidR="00AA39D6" w:rsidRPr="00203AFA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B32AEA9" w14:textId="77777777" w:rsidR="00AE2ACB" w:rsidRPr="00203AFA" w:rsidRDefault="00AE2ACB" w:rsidP="00203AFA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26330CF" w14:textId="77777777" w:rsidR="00ED4154" w:rsidRPr="00203AFA" w:rsidRDefault="00ED4154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203AFA" w14:paraId="667A334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2543D8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4C86292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24C751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90F4758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A30FF84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203AFA" w14:paraId="169D2D3A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D841BF4" w14:textId="77777777" w:rsidR="008A3551" w:rsidRPr="00203AFA" w:rsidRDefault="008A3551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031191D" w14:textId="77777777" w:rsidR="008A3551" w:rsidRPr="00203AFA" w:rsidRDefault="008A3551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7C1949B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6DCCCAF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FA51B67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630C548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12D985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D3B3279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15639EB6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6B148428" w14:textId="77777777" w:rsidR="00AE2ACB" w:rsidRPr="00203AFA" w:rsidRDefault="00D5631A" w:rsidP="00203A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03AFA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03AF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D1ED1B2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Mikroprzedsiębiorstwo</w:t>
            </w:r>
          </w:p>
          <w:p w14:paraId="725F4126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Małe przedsiębiorstwo</w:t>
            </w:r>
          </w:p>
          <w:p w14:paraId="4B534471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Średnie przedsiębiorstwo</w:t>
            </w:r>
          </w:p>
          <w:p w14:paraId="547583C8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Jednoosobowa działalność gospodarcza</w:t>
            </w:r>
          </w:p>
          <w:p w14:paraId="3B4D7C9A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Osoba fizyczna nieprowadząca działalności gospodarczej</w:t>
            </w:r>
          </w:p>
          <w:p w14:paraId="26B1FDD5" w14:textId="77777777" w:rsidR="00497AEE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Inny rodzaj</w:t>
            </w:r>
          </w:p>
        </w:tc>
      </w:tr>
    </w:tbl>
    <w:p w14:paraId="29CC66CA" w14:textId="77777777" w:rsidR="00C11FEF" w:rsidRPr="00203AFA" w:rsidRDefault="00C11FEF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1900F7A" w14:textId="77777777" w:rsidR="004D5A42" w:rsidRPr="00203AFA" w:rsidRDefault="004D5A42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03AFA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03AFA">
        <w:rPr>
          <w:rFonts w:asciiTheme="minorHAnsi" w:hAnsiTheme="minorHAnsi" w:cstheme="minorHAnsi"/>
          <w:sz w:val="20"/>
          <w:szCs w:val="20"/>
        </w:rPr>
        <w:t>,</w:t>
      </w:r>
      <w:r w:rsidR="007F3E87" w:rsidRPr="00203AFA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203AFA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203AFA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203AFA">
        <w:rPr>
          <w:rFonts w:asciiTheme="minorHAnsi" w:hAnsiTheme="minorHAnsi" w:cstheme="minorHAnsi"/>
          <w:sz w:val="20"/>
          <w:szCs w:val="20"/>
        </w:rPr>
        <w:t>).</w:t>
      </w:r>
    </w:p>
    <w:p w14:paraId="2EAE88B9" w14:textId="77777777" w:rsidR="00B964C4" w:rsidRPr="00203AFA" w:rsidRDefault="00B964C4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03AF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03AFA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48F82834" w14:textId="27F2AFE3" w:rsidR="0076074F" w:rsidRPr="00B8225F" w:rsidRDefault="00A8509D" w:rsidP="00B8225F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5F54536" w14:textId="77777777" w:rsidR="006D09E0" w:rsidRPr="00203AFA" w:rsidRDefault="006D09E0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203AFA" w14:paraId="115E0F4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D6D2BD1" w14:textId="77777777" w:rsidR="007F3E87" w:rsidRPr="00203AFA" w:rsidRDefault="001129C0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4036CCDD" w14:textId="77777777" w:rsidR="007F3E87" w:rsidRPr="00203AFA" w:rsidRDefault="007F3E87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CF3015" w:rsidRPr="00203AFA" w14:paraId="44EF6201" w14:textId="77777777" w:rsidTr="002E5678">
        <w:tc>
          <w:tcPr>
            <w:tcW w:w="1276" w:type="dxa"/>
            <w:vAlign w:val="center"/>
          </w:tcPr>
          <w:p w14:paraId="4321F114" w14:textId="09166994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082A61D6" w14:textId="3E353A0F" w:rsidR="00CF3015" w:rsidRPr="00203AFA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5CF812DA" w14:textId="4C11C79A" w:rsidR="00CF3015" w:rsidRPr="00203AFA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A65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ED2EC8">
              <w:rPr>
                <w:rFonts w:asciiTheme="minorHAnsi" w:hAnsiTheme="minorHAnsi" w:cstheme="minorHAnsi"/>
                <w:sz w:val="20"/>
                <w:szCs w:val="20"/>
              </w:rPr>
              <w:t>MYJNI DEZYNFEKATORÓW</w:t>
            </w:r>
            <w:r w:rsidRPr="008B5A65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="00ED2EC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8B5A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8B5A65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  <w:r w:rsidR="00CF3015" w:rsidRPr="00203AF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proofErr w:type="gramEnd"/>
          </w:p>
          <w:p w14:paraId="5B17445F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26A6CF13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62C838" w14:textId="77777777" w:rsidR="008B5A65" w:rsidRPr="00203AFA" w:rsidRDefault="008B5A65" w:rsidP="008B5A6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0A7EEA7" w14:textId="77777777" w:rsidR="008B5A6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13552815" w14:textId="357B3C22" w:rsidR="00CF301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7350C0BC" w14:textId="77777777" w:rsidTr="002E5678">
        <w:tc>
          <w:tcPr>
            <w:tcW w:w="1276" w:type="dxa"/>
            <w:vAlign w:val="center"/>
          </w:tcPr>
          <w:p w14:paraId="1ACD08CD" w14:textId="2B8CCFF2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6D76050" w14:textId="6A8A17ED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79B99BE4" w14:textId="30DC6572" w:rsidR="00AD3AE9" w:rsidRPr="00AD3AE9" w:rsidRDefault="00AD3AE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>CHŁODZIAR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EK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MEDYCZN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YCH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LEKÓW – 2 </w:t>
            </w:r>
            <w:proofErr w:type="spellStart"/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>szt</w:t>
            </w:r>
            <w:proofErr w:type="spellEnd"/>
          </w:p>
          <w:p w14:paraId="114A8C57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73F692B6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567374B" w14:textId="77777777" w:rsidR="00AD3AE9" w:rsidRPr="00203AFA" w:rsidRDefault="00AD3AE9" w:rsidP="00AD3AE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3C116BA" w14:textId="77777777" w:rsidR="00AD3AE9" w:rsidRPr="00203AFA" w:rsidRDefault="00AD3AE9" w:rsidP="00AD3AE9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735086D0" w14:textId="643DA35E" w:rsidR="00CF3015" w:rsidRPr="00203AFA" w:rsidRDefault="00AD3AE9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8BCCF91" w14:textId="77777777" w:rsidTr="002E5678">
        <w:tc>
          <w:tcPr>
            <w:tcW w:w="1276" w:type="dxa"/>
            <w:vAlign w:val="center"/>
          </w:tcPr>
          <w:p w14:paraId="7BFEF124" w14:textId="58FC63F9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7E75F43A" w14:textId="3B8D346B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2D9D538F" w14:textId="0F2A2597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SZAF NA LEKI (WEWNĘTRZNE DRZWI OBROTOWE) Z SEJFEM – 2 SZT.</w:t>
            </w:r>
          </w:p>
          <w:p w14:paraId="08B913D2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3F3A0A60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0ACC95C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FB5A902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67BA14CC" w14:textId="2721A2B8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2C842EF" w14:textId="77777777" w:rsidTr="002E5678">
        <w:tc>
          <w:tcPr>
            <w:tcW w:w="1276" w:type="dxa"/>
            <w:vAlign w:val="center"/>
          </w:tcPr>
          <w:p w14:paraId="2E73D860" w14:textId="7ECB5268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2D40A787" w14:textId="4CEFB259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64A28C18" w14:textId="1DFBD7E1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WÓZKA KĄPIELOWEGO DLA PACJENTÓW– 1 SZT.</w:t>
            </w:r>
          </w:p>
          <w:p w14:paraId="4F34475C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C0DA6E3" w14:textId="23A27229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D77A4BE" w14:textId="77777777" w:rsidTr="002E5678">
        <w:tc>
          <w:tcPr>
            <w:tcW w:w="1276" w:type="dxa"/>
            <w:vAlign w:val="center"/>
          </w:tcPr>
          <w:p w14:paraId="17BC96F4" w14:textId="0A6CF1E3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1325C69B" w14:textId="5AF9B4D8" w:rsidR="00CE107E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7C2248A3" w14:textId="17555E63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DOSTAWA SSAKÓW </w:t>
            </w:r>
            <w:proofErr w:type="gramStart"/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ELEKTRYCZNYCH  –</w:t>
            </w:r>
            <w:proofErr w:type="gramEnd"/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 15 SZT.</w:t>
            </w:r>
          </w:p>
          <w:p w14:paraId="26DEF804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52DD7C75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5FC6787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F1C636A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4B85F793" w14:textId="4F1E83EB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D93CA55" w14:textId="77777777" w:rsidTr="002E5678">
        <w:tc>
          <w:tcPr>
            <w:tcW w:w="1276" w:type="dxa"/>
            <w:vAlign w:val="center"/>
          </w:tcPr>
          <w:p w14:paraId="21B563A8" w14:textId="086FFEEB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2" w:type="dxa"/>
          </w:tcPr>
          <w:p w14:paraId="46BCE24C" w14:textId="2436E514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28A2AA36" w14:textId="653FD99A" w:rsidR="00CE107E" w:rsidRPr="00D307BF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SZYNY ELEKTRYCZNEJ DO ĆWICZEŃ KOŃCZYN DOLNYCH  </w:t>
            </w:r>
          </w:p>
          <w:p w14:paraId="56506961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E5492E2" w14:textId="3435AC00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9287A" w:rsidRPr="00203AFA" w14:paraId="28089E59" w14:textId="77777777" w:rsidTr="001D183B">
        <w:trPr>
          <w:trHeight w:val="3518"/>
        </w:trPr>
        <w:tc>
          <w:tcPr>
            <w:tcW w:w="1276" w:type="dxa"/>
            <w:vAlign w:val="center"/>
          </w:tcPr>
          <w:p w14:paraId="5569CE2F" w14:textId="64B1B6FD" w:rsidR="0099287A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  <w:p w14:paraId="39C5FDBD" w14:textId="583BFCCA" w:rsidR="0099287A" w:rsidRPr="00203AFA" w:rsidRDefault="0099287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12" w:type="dxa"/>
          </w:tcPr>
          <w:p w14:paraId="7BA413D9" w14:textId="51A9E66C" w:rsidR="0099287A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13F1470D" w14:textId="40D9AABC" w:rsidR="0099287A" w:rsidRPr="00D307BF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12.1 </w:t>
            </w: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1 SZT.</w:t>
            </w:r>
          </w:p>
          <w:p w14:paraId="741DDA14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105C19D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54E1660C" w14:textId="76C06158" w:rsidR="0099287A" w:rsidRPr="00801C11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12.2 </w:t>
            </w:r>
            <w:r w:rsidRPr="00801C11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2 SZT.</w:t>
            </w:r>
          </w:p>
          <w:p w14:paraId="6614B52C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437743FB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177DCB5" w14:textId="77777777" w:rsidR="0099287A" w:rsidRPr="00203AFA" w:rsidRDefault="0099287A" w:rsidP="00801C1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E5AF480" w14:textId="77777777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2F37D31E" w14:textId="77777777" w:rsid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8B87EDE" w14:textId="70199DFC" w:rsidR="0099287A" w:rsidRP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Łącznie pozycje 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12.1+12.2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6BCBED96" w14:textId="77777777" w:rsidR="0099287A" w:rsidRPr="00203AFA" w:rsidRDefault="0099287A" w:rsidP="0099287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38441C90" w14:textId="40264CD9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1845E1CD" w14:textId="77777777" w:rsidTr="002E5678">
        <w:tc>
          <w:tcPr>
            <w:tcW w:w="1276" w:type="dxa"/>
            <w:vAlign w:val="center"/>
          </w:tcPr>
          <w:p w14:paraId="583E6ADE" w14:textId="04FF59C6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6D96AEB9" w14:textId="3BA93ECC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7DD4EC10" w14:textId="3D4141CD" w:rsidR="00AC719C" w:rsidRPr="00AC719C" w:rsidRDefault="00AC719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NEBULIZATORÓW ULTRADŹWIĘKOWYCH   </w:t>
            </w:r>
            <w:proofErr w:type="gramStart"/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>–  2</w:t>
            </w:r>
            <w:proofErr w:type="gramEnd"/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SZT.</w:t>
            </w:r>
          </w:p>
          <w:p w14:paraId="35D1AA5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47811BFB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F1B4B7E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52BFC6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7D85FCF3" w14:textId="537F279A" w:rsidR="00CF3015" w:rsidRPr="00203AFA" w:rsidRDefault="00AC719C" w:rsidP="00AC719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0F4D088A" w14:textId="77777777" w:rsidTr="002E5678">
        <w:tc>
          <w:tcPr>
            <w:tcW w:w="1276" w:type="dxa"/>
            <w:vAlign w:val="center"/>
          </w:tcPr>
          <w:p w14:paraId="0F3DB611" w14:textId="1D9CE74C" w:rsidR="00CF3015" w:rsidRPr="00203AFA" w:rsidRDefault="00ED2EC8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512" w:type="dxa"/>
          </w:tcPr>
          <w:p w14:paraId="4D7E552F" w14:textId="3D2F805A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1C2156F1" w14:textId="17FBAB66" w:rsidR="00DC22C6" w:rsidRPr="00DC22C6" w:rsidRDefault="00DC22C6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ZESTAWÓW KLINÓW </w:t>
            </w:r>
            <w:proofErr w:type="gramStart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REHABILITACYJNYCH  –</w:t>
            </w:r>
            <w:proofErr w:type="gramEnd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proofErr w:type="gramStart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12  KPL</w:t>
            </w:r>
            <w:proofErr w:type="gramEnd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3E3C4479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291B9845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2AD5F64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0314E60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010C9ECA" w14:textId="77777777" w:rsidR="00CF3015" w:rsidRDefault="00DC22C6" w:rsidP="00DC22C6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4F03C7C" w14:textId="2E98AAEB" w:rsidR="00B8225F" w:rsidRPr="00203AFA" w:rsidRDefault="00B8225F" w:rsidP="00DC22C6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57F0A" w:rsidRPr="00203AFA" w14:paraId="5AEA1E91" w14:textId="77777777" w:rsidTr="002E5678">
        <w:tc>
          <w:tcPr>
            <w:tcW w:w="1276" w:type="dxa"/>
            <w:vAlign w:val="center"/>
          </w:tcPr>
          <w:p w14:paraId="6195D9C2" w14:textId="79DC4AC9" w:rsidR="00957F0A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D2EC8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7512" w:type="dxa"/>
          </w:tcPr>
          <w:p w14:paraId="0D71E389" w14:textId="3DD87008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2FF3038B" w14:textId="60891C47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DOSTAWA LODÓWKI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1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655A27A4" w14:textId="4802D6B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4EAFBB2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6ACD68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6FAF252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4CCFCCA1" w14:textId="2D312BC6" w:rsidR="00957F0A" w:rsidRPr="00203AF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15304F75" w14:textId="77777777" w:rsidTr="002E5678">
        <w:tc>
          <w:tcPr>
            <w:tcW w:w="1276" w:type="dxa"/>
            <w:vAlign w:val="center"/>
          </w:tcPr>
          <w:p w14:paraId="04FFB67B" w14:textId="654B2C63" w:rsidR="00957F0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 w:rsidR="00ED2EC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040F6B7E" w14:textId="4FED1004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5E9B6B68" w14:textId="2A19C1DE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KRZESEŁ – 20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0B745C3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0A01440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D9B88EC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02E0B16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61084447" w14:textId="0102BD6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6DE5F4AB" w14:textId="77777777" w:rsidTr="002E5678">
        <w:tc>
          <w:tcPr>
            <w:tcW w:w="1276" w:type="dxa"/>
            <w:vAlign w:val="center"/>
          </w:tcPr>
          <w:p w14:paraId="16142E02" w14:textId="7030BBE7" w:rsidR="00957F0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D2EC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268ECEB3" w14:textId="28890BCD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bCs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4F9C69FD" w14:textId="125F1873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KUCHENEK MIKROFALOWYCH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 </w:t>
            </w:r>
          </w:p>
          <w:p w14:paraId="3E9AFB42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5AA5DF7A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87B369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19EB297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1F35CC29" w14:textId="6DA15F96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ED2EC8" w:rsidRPr="00203AFA" w14:paraId="257AACFE" w14:textId="77777777" w:rsidTr="002E5678">
        <w:tc>
          <w:tcPr>
            <w:tcW w:w="1276" w:type="dxa"/>
            <w:vAlign w:val="center"/>
          </w:tcPr>
          <w:p w14:paraId="4E02201B" w14:textId="5C06CA50" w:rsidR="00ED2EC8" w:rsidRDefault="00ED2EC8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512" w:type="dxa"/>
          </w:tcPr>
          <w:p w14:paraId="1B212A32" w14:textId="095BCB72" w:rsidR="00ED2EC8" w:rsidRDefault="00ED2EC8" w:rsidP="00ED2EC8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4F6421" w:rsidRPr="004F6421">
              <w:rPr>
                <w:rFonts w:asciiTheme="minorHAnsi" w:hAnsiTheme="minorHAnsi" w:cstheme="minorHAnsi"/>
                <w:sz w:val="20"/>
                <w:szCs w:val="20"/>
              </w:rPr>
              <w:t>Dostawa sprzętu medycznego, mebli i innego wyposażenia do Zakładu Opiekuńczo Leczniczego i Hospicjum SPZOZ w Siedlcach.</w:t>
            </w:r>
          </w:p>
          <w:p w14:paraId="625C755D" w14:textId="265B16BE" w:rsidR="00ED2EC8" w:rsidRPr="00D307BF" w:rsidRDefault="00ED2EC8" w:rsidP="00ED2EC8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 w:rsidR="004F6421">
              <w:rPr>
                <w:rFonts w:asciiTheme="minorHAnsi" w:hAnsiTheme="minorHAnsi" w:cstheme="minorHAnsi"/>
                <w:bCs/>
                <w:sz w:val="20"/>
                <w:szCs w:val="20"/>
              </w:rPr>
              <w:t>I MONTAŻ MEBLI DO GABINETÓW LEKARSKICH</w:t>
            </w: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</w:p>
          <w:p w14:paraId="100F4947" w14:textId="77777777" w:rsidR="00ED2EC8" w:rsidRPr="00203AFA" w:rsidRDefault="00ED2EC8" w:rsidP="00ED2EC8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2969263" w14:textId="357AF020" w:rsidR="00ED2EC8" w:rsidRPr="00957F0A" w:rsidRDefault="00ED2EC8" w:rsidP="00ED2EC8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473F569" w14:textId="77777777" w:rsidR="00B9086B" w:rsidRPr="00203AFA" w:rsidRDefault="00B9086B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03AFA">
        <w:rPr>
          <w:rFonts w:asciiTheme="minorHAnsi" w:hAnsiTheme="minorHAnsi" w:cstheme="minorHAnsi"/>
          <w:sz w:val="20"/>
          <w:szCs w:val="20"/>
        </w:rPr>
        <w:t>, że:</w:t>
      </w:r>
    </w:p>
    <w:p w14:paraId="0F9A89B9" w14:textId="77777777" w:rsidR="00ED4154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z </w:t>
      </w:r>
      <w:r w:rsidRPr="00203AFA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03AFA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36A24A1C" w14:textId="77777777" w:rsidR="00CF3015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203AFA">
        <w:rPr>
          <w:rFonts w:asciiTheme="minorHAnsi" w:hAnsiTheme="minorHAnsi" w:cstheme="minorHAnsi"/>
          <w:sz w:val="20"/>
          <w:szCs w:val="20"/>
        </w:rPr>
        <w:t>SWZ</w:t>
      </w:r>
      <w:r w:rsidR="00B87AFB" w:rsidRPr="00203AFA">
        <w:rPr>
          <w:rFonts w:asciiTheme="minorHAnsi" w:hAnsiTheme="minorHAnsi" w:cstheme="minorHAnsi"/>
          <w:sz w:val="20"/>
          <w:szCs w:val="20"/>
        </w:rPr>
        <w:t>,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B01EE17" w14:textId="77777777" w:rsidR="004E4F1B" w:rsidRPr="00203AFA" w:rsidRDefault="004E4F1B" w:rsidP="00203AFA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64179AA1" w14:textId="77777777" w:rsidR="00BC4F99" w:rsidRPr="00203AFA" w:rsidRDefault="00BC4F99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203AFA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203AFA" w14:paraId="4A62A48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8940E1E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EE89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BAB97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203AFA" w14:paraId="0704638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E095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9DC8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B97B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203AFA" w14:paraId="313BC62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DC3A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8106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A8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9A7423" w14:textId="77777777" w:rsidR="00377FD9" w:rsidRPr="00377FD9" w:rsidRDefault="00377FD9" w:rsidP="00377FD9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2FFAEA" w14:textId="1A7CA495" w:rsidR="00377FD9" w:rsidRPr="00B8225F" w:rsidRDefault="00D43A56" w:rsidP="00B8225F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zadaniu nr ____________</w:t>
      </w:r>
      <w:r w:rsidR="00377FD9" w:rsidRPr="00203AFA">
        <w:rPr>
          <w:rFonts w:asciiTheme="minorHAnsi" w:hAnsiTheme="minorHAnsi" w:cstheme="minorHAnsi"/>
          <w:sz w:val="20"/>
          <w:szCs w:val="20"/>
        </w:rPr>
        <w:t>udzielamy gwarancji na okres .......... miesięcy licząc od daty odbioru końcowego przedmiotu zamówienia</w:t>
      </w:r>
      <w:r>
        <w:rPr>
          <w:rFonts w:asciiTheme="minorHAnsi" w:hAnsiTheme="minorHAnsi" w:cstheme="minorHAnsi"/>
          <w:sz w:val="20"/>
          <w:szCs w:val="20"/>
        </w:rPr>
        <w:t xml:space="preserve"> (jeżeli okresy gwarancji różnią </w:t>
      </w:r>
      <w:r w:rsidR="004F6421">
        <w:rPr>
          <w:rFonts w:asciiTheme="minorHAnsi" w:hAnsiTheme="minorHAnsi" w:cstheme="minorHAnsi"/>
          <w:sz w:val="20"/>
          <w:szCs w:val="20"/>
        </w:rPr>
        <w:t>się w</w:t>
      </w:r>
      <w:r>
        <w:rPr>
          <w:rFonts w:asciiTheme="minorHAnsi" w:hAnsiTheme="minorHAnsi" w:cstheme="minorHAnsi"/>
          <w:sz w:val="20"/>
          <w:szCs w:val="20"/>
        </w:rPr>
        <w:t xml:space="preserve"> poszczególnych </w:t>
      </w:r>
      <w:r w:rsidR="004F6421">
        <w:rPr>
          <w:rFonts w:asciiTheme="minorHAnsi" w:hAnsiTheme="minorHAnsi" w:cstheme="minorHAnsi"/>
          <w:sz w:val="20"/>
          <w:szCs w:val="20"/>
        </w:rPr>
        <w:t>zadaniach,</w:t>
      </w:r>
      <w:r>
        <w:rPr>
          <w:rFonts w:asciiTheme="minorHAnsi" w:hAnsiTheme="minorHAnsi" w:cstheme="minorHAnsi"/>
          <w:sz w:val="20"/>
          <w:szCs w:val="20"/>
        </w:rPr>
        <w:t xml:space="preserve"> należy wstawić numer zadania z przypisanym </w:t>
      </w:r>
      <w:r w:rsidR="004F6421">
        <w:rPr>
          <w:rFonts w:asciiTheme="minorHAnsi" w:hAnsiTheme="minorHAnsi" w:cstheme="minorHAnsi"/>
          <w:sz w:val="20"/>
          <w:szCs w:val="20"/>
        </w:rPr>
        <w:t>okres gwarancji</w:t>
      </w:r>
      <w:r>
        <w:rPr>
          <w:rFonts w:asciiTheme="minorHAnsi" w:hAnsiTheme="minorHAnsi" w:cstheme="minorHAnsi"/>
          <w:sz w:val="20"/>
          <w:szCs w:val="20"/>
        </w:rPr>
        <w:t>),</w:t>
      </w:r>
    </w:p>
    <w:p w14:paraId="4E17BF49" w14:textId="6170A327" w:rsidR="00640768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03AFA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03AFA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00122139" w14:textId="77777777" w:rsidR="00525EFF" w:rsidRPr="00203AFA" w:rsidRDefault="00FF57EE" w:rsidP="00203AFA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lastRenderedPageBreak/>
        <w:t>wypełniliśmy obowiązki informacyjne przewidziane w art. 13 lub art. 14 RODO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203AFA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203AFA">
        <w:rPr>
          <w:rFonts w:asciiTheme="minorHAnsi" w:hAnsiTheme="minorHAnsi" w:cstheme="minorHAnsi"/>
          <w:sz w:val="20"/>
          <w:szCs w:val="20"/>
        </w:rPr>
        <w:t>.</w:t>
      </w:r>
    </w:p>
    <w:p w14:paraId="5291490B" w14:textId="77777777" w:rsidR="002C23F2" w:rsidRPr="00203AFA" w:rsidRDefault="004E4F1B" w:rsidP="00203AF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03AFA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03AFA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:</w:t>
      </w:r>
    </w:p>
    <w:p w14:paraId="2AAC13D3" w14:textId="4E7408F1" w:rsidR="00CE1552" w:rsidRPr="00203AFA" w:rsidRDefault="00210587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686225D" wp14:editId="217CDE97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14B30" w14:textId="77777777" w:rsidR="00CE1552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203AFA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203AFA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03AFA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92E397E" w14:textId="77777777" w:rsidR="003A37A9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D607470" w14:textId="2FB3D3B5" w:rsidR="003A37A9" w:rsidRPr="00203AFA" w:rsidRDefault="00210587" w:rsidP="00203AFA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2E12892" wp14:editId="526CB6F6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FA21C" w14:textId="77777777" w:rsidR="003A37A9" w:rsidRPr="00203AFA" w:rsidRDefault="003A37A9" w:rsidP="00203AFA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203AFA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03AFA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03AFA" w14:paraId="7870DF7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DAF99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A5110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A51B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6CD694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203AFA" w14:paraId="6E57346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505E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D6ED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57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770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203AFA" w14:paraId="5F5AA18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110B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59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232F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03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F3AE0E" w14:textId="77777777" w:rsidR="00525EFF" w:rsidRPr="00203AFA" w:rsidRDefault="00525EFF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203AFA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03AFA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03AFA">
        <w:rPr>
          <w:rFonts w:asciiTheme="minorHAnsi" w:hAnsiTheme="minorHAnsi" w:cstheme="minorHAnsi"/>
          <w:sz w:val="20"/>
          <w:szCs w:val="20"/>
        </w:rPr>
        <w:t>przedmiotowego postępowania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03AFA" w14:paraId="4C437141" w14:textId="77777777" w:rsidTr="00B56BE6">
        <w:tc>
          <w:tcPr>
            <w:tcW w:w="1984" w:type="dxa"/>
            <w:vAlign w:val="center"/>
          </w:tcPr>
          <w:p w14:paraId="49692C26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62CF7835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35082165" w14:textId="77777777" w:rsidTr="00B56BE6">
        <w:tc>
          <w:tcPr>
            <w:tcW w:w="1984" w:type="dxa"/>
            <w:vAlign w:val="center"/>
          </w:tcPr>
          <w:p w14:paraId="525CA8F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7CA400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58B512C8" w14:textId="77777777" w:rsidTr="00B56BE6">
        <w:tc>
          <w:tcPr>
            <w:tcW w:w="1984" w:type="dxa"/>
            <w:vAlign w:val="center"/>
          </w:tcPr>
          <w:p w14:paraId="13F5DE09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A53B78A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359E60D8" w14:textId="77777777" w:rsidR="00525EFF" w:rsidRPr="00203AFA" w:rsidRDefault="009B316D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03AFA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03AFA">
        <w:rPr>
          <w:rFonts w:asciiTheme="minorHAnsi" w:hAnsiTheme="minorHAnsi" w:cstheme="minorHAnsi"/>
          <w:sz w:val="20"/>
          <w:szCs w:val="20"/>
        </w:rPr>
        <w:t>, stanowiąc</w:t>
      </w:r>
      <w:r w:rsidRPr="00203AFA">
        <w:rPr>
          <w:rFonts w:asciiTheme="minorHAnsi" w:hAnsiTheme="minorHAnsi" w:cstheme="minorHAnsi"/>
          <w:sz w:val="20"/>
          <w:szCs w:val="20"/>
        </w:rPr>
        <w:t>e</w:t>
      </w:r>
      <w:r w:rsidR="00AF4AC3" w:rsidRPr="00203AFA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p w14:paraId="17F5FE4F" w14:textId="77777777" w:rsidR="009B316D" w:rsidRPr="00203AFA" w:rsidRDefault="009B316D" w:rsidP="00203AFA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5329ED3F" w14:textId="77777777" w:rsidR="007D475B" w:rsidRPr="00203AFA" w:rsidRDefault="007D475B" w:rsidP="00203AFA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A7F6DD8" w14:textId="77777777" w:rsidR="0097776D" w:rsidRPr="00203AFA" w:rsidRDefault="007D475B" w:rsidP="00203AFA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03AFA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5A5B6C8" w14:textId="77777777" w:rsidR="004D4F17" w:rsidRPr="00203AFA" w:rsidRDefault="004D4F17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51620327" w14:textId="77777777" w:rsidR="00814ACA" w:rsidRPr="00203AFA" w:rsidRDefault="00814ACA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81FC99B" w14:textId="77777777" w:rsidR="00814ACA" w:rsidRPr="00203AFA" w:rsidRDefault="00FD166E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[podpis</w:t>
      </w: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03AFA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203AFA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74A8" w14:textId="77777777" w:rsidR="005845CA" w:rsidRDefault="005845CA" w:rsidP="00FF57EE">
      <w:r>
        <w:separator/>
      </w:r>
    </w:p>
  </w:endnote>
  <w:endnote w:type="continuationSeparator" w:id="0">
    <w:p w14:paraId="025B27DB" w14:textId="77777777" w:rsidR="005845CA" w:rsidRDefault="005845C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647C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D64B" w14:textId="77777777" w:rsidR="005845CA" w:rsidRDefault="005845CA" w:rsidP="00FF57EE">
      <w:r>
        <w:separator/>
      </w:r>
    </w:p>
  </w:footnote>
  <w:footnote w:type="continuationSeparator" w:id="0">
    <w:p w14:paraId="3AE4EA7D" w14:textId="77777777" w:rsidR="005845CA" w:rsidRDefault="005845CA" w:rsidP="00FF57EE">
      <w:r>
        <w:continuationSeparator/>
      </w:r>
    </w:p>
  </w:footnote>
  <w:footnote w:id="1">
    <w:p w14:paraId="3DC97153" w14:textId="77777777" w:rsidR="00563DC0" w:rsidRPr="00700823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740D4814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700823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3C9319AF" w14:textId="77777777" w:rsidR="00C754AE" w:rsidRPr="00700823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Niepotrzebne skreślić</w:t>
      </w:r>
    </w:p>
  </w:footnote>
  <w:footnote w:id="3">
    <w:p w14:paraId="724D1022" w14:textId="77777777" w:rsidR="00640768" w:rsidRPr="00700823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170E616" w14:textId="77777777" w:rsidR="00640768" w:rsidRPr="00700823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333785AD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741013B6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5A52" w14:textId="08F77785" w:rsidR="00AE2ACB" w:rsidRPr="00203AFA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203AFA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203AFA">
      <w:rPr>
        <w:rFonts w:asciiTheme="minorHAnsi" w:hAnsiTheme="minorHAnsi" w:cstheme="minorHAnsi"/>
        <w:sz w:val="16"/>
        <w:szCs w:val="16"/>
      </w:rPr>
      <w:t xml:space="preserve"> </w:t>
    </w:r>
    <w:r w:rsidR="00CF3015" w:rsidRPr="00203AFA">
      <w:rPr>
        <w:rFonts w:asciiTheme="minorHAnsi" w:hAnsiTheme="minorHAnsi" w:cstheme="minorHAnsi"/>
        <w:sz w:val="16"/>
        <w:szCs w:val="16"/>
      </w:rPr>
      <w:t>ZOLHOSP</w:t>
    </w:r>
    <w:r w:rsidR="004F6421">
      <w:rPr>
        <w:rFonts w:asciiTheme="minorHAnsi" w:hAnsiTheme="minorHAnsi" w:cstheme="minorHAnsi"/>
        <w:sz w:val="16"/>
        <w:szCs w:val="16"/>
      </w:rPr>
      <w:t>3</w:t>
    </w:r>
    <w:r w:rsidR="00CF3015" w:rsidRPr="00203AFA">
      <w:rPr>
        <w:rFonts w:asciiTheme="minorHAnsi" w:hAnsiTheme="minorHAnsi" w:cstheme="minorHAnsi"/>
        <w:sz w:val="16"/>
        <w:szCs w:val="16"/>
      </w:rPr>
      <w:t>/5</w:t>
    </w:r>
    <w:r w:rsidR="004F6421">
      <w:rPr>
        <w:rFonts w:asciiTheme="minorHAnsi" w:hAnsiTheme="minorHAnsi" w:cstheme="minorHAnsi"/>
        <w:sz w:val="16"/>
        <w:szCs w:val="16"/>
      </w:rPr>
      <w:t>91</w:t>
    </w:r>
    <w:r w:rsidR="00CF3015" w:rsidRPr="00203AFA">
      <w:rPr>
        <w:rFonts w:asciiTheme="minorHAnsi" w:hAnsiTheme="minorHAnsi" w:cstheme="minorHAnsi"/>
        <w:sz w:val="16"/>
        <w:szCs w:val="16"/>
      </w:rPr>
      <w:t>/2026</w:t>
    </w:r>
  </w:p>
  <w:p w14:paraId="7FBC00D3" w14:textId="7EB83B17" w:rsidR="00203AFA" w:rsidRDefault="00210587">
    <w:pPr>
      <w:pStyle w:val="Nagwek"/>
      <w:rPr>
        <w:noProof/>
      </w:rPr>
    </w:pPr>
    <w:r w:rsidRPr="00490919">
      <w:rPr>
        <w:noProof/>
      </w:rPr>
      <w:drawing>
        <wp:inline distT="0" distB="0" distL="0" distR="0" wp14:anchorId="7A9A8F6D" wp14:editId="3E7DE49D">
          <wp:extent cx="3562350" cy="762000"/>
          <wp:effectExtent l="0" t="0" r="0" b="0"/>
          <wp:docPr id="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504D80" w14:textId="24BA2D8C" w:rsidR="00203AFA" w:rsidRPr="00203AFA" w:rsidRDefault="00203AFA" w:rsidP="00203AFA">
    <w:pPr>
      <w:pStyle w:val="Nagwek"/>
      <w:jc w:val="right"/>
      <w:rPr>
        <w:rFonts w:asciiTheme="minorHAnsi" w:hAnsiTheme="minorHAnsi" w:cstheme="minorHAnsi"/>
        <w:bCs/>
        <w:i/>
        <w:iCs/>
        <w:sz w:val="16"/>
        <w:szCs w:val="16"/>
      </w:rPr>
    </w:pPr>
    <w:r w:rsidRPr="00203AFA">
      <w:rPr>
        <w:rFonts w:asciiTheme="minorHAnsi" w:hAnsiTheme="minorHAnsi" w:cstheme="minorHAnsi"/>
        <w:bCs/>
        <w:i/>
        <w:iCs/>
        <w:sz w:val="16"/>
        <w:szCs w:val="16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88466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0865100">
    <w:abstractNumId w:val="3"/>
  </w:num>
  <w:num w:numId="2" w16cid:durableId="625701144">
    <w:abstractNumId w:val="1"/>
  </w:num>
  <w:num w:numId="3" w16cid:durableId="2011790537">
    <w:abstractNumId w:val="2"/>
  </w:num>
  <w:num w:numId="4" w16cid:durableId="160580749">
    <w:abstractNumId w:val="4"/>
  </w:num>
  <w:num w:numId="5" w16cid:durableId="54591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CA"/>
    <w:rsid w:val="00017B94"/>
    <w:rsid w:val="00032D09"/>
    <w:rsid w:val="00067543"/>
    <w:rsid w:val="00077EBA"/>
    <w:rsid w:val="000B010F"/>
    <w:rsid w:val="000B2973"/>
    <w:rsid w:val="000E55C8"/>
    <w:rsid w:val="0010602D"/>
    <w:rsid w:val="001063D3"/>
    <w:rsid w:val="001129C0"/>
    <w:rsid w:val="00140C27"/>
    <w:rsid w:val="00192E7C"/>
    <w:rsid w:val="00193F60"/>
    <w:rsid w:val="001C7D84"/>
    <w:rsid w:val="001F1C13"/>
    <w:rsid w:val="00203AFA"/>
    <w:rsid w:val="00210587"/>
    <w:rsid w:val="00216425"/>
    <w:rsid w:val="002214DB"/>
    <w:rsid w:val="00253194"/>
    <w:rsid w:val="00267D1F"/>
    <w:rsid w:val="002A516E"/>
    <w:rsid w:val="002C23F2"/>
    <w:rsid w:val="002E612D"/>
    <w:rsid w:val="00367F75"/>
    <w:rsid w:val="00377FD9"/>
    <w:rsid w:val="003A37A9"/>
    <w:rsid w:val="003B139A"/>
    <w:rsid w:val="003B769C"/>
    <w:rsid w:val="003E0201"/>
    <w:rsid w:val="004565D7"/>
    <w:rsid w:val="00475B2D"/>
    <w:rsid w:val="00497AEE"/>
    <w:rsid w:val="004C59EC"/>
    <w:rsid w:val="004D4F17"/>
    <w:rsid w:val="004D5A42"/>
    <w:rsid w:val="004E4F1B"/>
    <w:rsid w:val="004F6421"/>
    <w:rsid w:val="00525EFF"/>
    <w:rsid w:val="00552F9C"/>
    <w:rsid w:val="005564F9"/>
    <w:rsid w:val="00561C23"/>
    <w:rsid w:val="00563DC0"/>
    <w:rsid w:val="00574A9C"/>
    <w:rsid w:val="005844F6"/>
    <w:rsid w:val="005845CA"/>
    <w:rsid w:val="005F6F5F"/>
    <w:rsid w:val="00611A6C"/>
    <w:rsid w:val="00640768"/>
    <w:rsid w:val="006522FA"/>
    <w:rsid w:val="006B63D6"/>
    <w:rsid w:val="006C641D"/>
    <w:rsid w:val="006D09E0"/>
    <w:rsid w:val="00700823"/>
    <w:rsid w:val="00712D7E"/>
    <w:rsid w:val="0076074F"/>
    <w:rsid w:val="007D475B"/>
    <w:rsid w:val="007E331F"/>
    <w:rsid w:val="007F3E87"/>
    <w:rsid w:val="00801C11"/>
    <w:rsid w:val="00814ACA"/>
    <w:rsid w:val="008964C0"/>
    <w:rsid w:val="008977D5"/>
    <w:rsid w:val="008A3551"/>
    <w:rsid w:val="008B5A65"/>
    <w:rsid w:val="008C5531"/>
    <w:rsid w:val="009312B4"/>
    <w:rsid w:val="00932E17"/>
    <w:rsid w:val="009569B2"/>
    <w:rsid w:val="00957F0A"/>
    <w:rsid w:val="0097776D"/>
    <w:rsid w:val="00983D1D"/>
    <w:rsid w:val="0099287A"/>
    <w:rsid w:val="009B316D"/>
    <w:rsid w:val="009D75A8"/>
    <w:rsid w:val="00A23973"/>
    <w:rsid w:val="00A30343"/>
    <w:rsid w:val="00A50E18"/>
    <w:rsid w:val="00A8509D"/>
    <w:rsid w:val="00AA39D6"/>
    <w:rsid w:val="00AC719C"/>
    <w:rsid w:val="00AD3AE9"/>
    <w:rsid w:val="00AE2ACB"/>
    <w:rsid w:val="00AF4AC3"/>
    <w:rsid w:val="00AF662E"/>
    <w:rsid w:val="00B42ED4"/>
    <w:rsid w:val="00B43BA9"/>
    <w:rsid w:val="00B47637"/>
    <w:rsid w:val="00B56BE6"/>
    <w:rsid w:val="00B71F93"/>
    <w:rsid w:val="00B75FF6"/>
    <w:rsid w:val="00B8225F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1774E"/>
    <w:rsid w:val="00C22F7D"/>
    <w:rsid w:val="00C749A9"/>
    <w:rsid w:val="00C754AE"/>
    <w:rsid w:val="00C85374"/>
    <w:rsid w:val="00CE107E"/>
    <w:rsid w:val="00CE1552"/>
    <w:rsid w:val="00CE3AE6"/>
    <w:rsid w:val="00CF3015"/>
    <w:rsid w:val="00CF64B5"/>
    <w:rsid w:val="00D307BF"/>
    <w:rsid w:val="00D43A56"/>
    <w:rsid w:val="00D528F4"/>
    <w:rsid w:val="00D554C7"/>
    <w:rsid w:val="00D5631A"/>
    <w:rsid w:val="00D613AB"/>
    <w:rsid w:val="00DC22C6"/>
    <w:rsid w:val="00DC336F"/>
    <w:rsid w:val="00E1735C"/>
    <w:rsid w:val="00EA28A0"/>
    <w:rsid w:val="00EB7584"/>
    <w:rsid w:val="00ED2EC8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2A499"/>
  <w15:chartTrackingRefBased/>
  <w15:docId w15:val="{E0E33CA3-6E92-4468-9BD1-B01CA7C1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54</TotalTime>
  <Pages>5</Pages>
  <Words>1463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25</cp:revision>
  <dcterms:created xsi:type="dcterms:W3CDTF">2026-05-18T09:50:00Z</dcterms:created>
  <dcterms:modified xsi:type="dcterms:W3CDTF">2026-08-19T07:14:00Z</dcterms:modified>
</cp:coreProperties>
</file>